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8FAD7" w14:textId="2728657D" w:rsidR="00BA00AB" w:rsidRDefault="002931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KYRKEBY</w:t>
      </w:r>
      <w:r>
        <w:rPr>
          <w:rFonts w:cs="Times New Roman"/>
          <w:szCs w:val="24"/>
        </w:rPr>
        <w:t xml:space="preserve">       (fl.1483)</w:t>
      </w:r>
    </w:p>
    <w:p w14:paraId="0E2D2282" w14:textId="2241E417" w:rsidR="0029312F" w:rsidRDefault="002931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Atherstone, Warwickshire. Mercer, chapman, yeoman.</w:t>
      </w:r>
    </w:p>
    <w:p w14:paraId="7DF6E245" w14:textId="77777777" w:rsidR="0029312F" w:rsidRDefault="0029312F" w:rsidP="009139A6">
      <w:pPr>
        <w:pStyle w:val="NoSpacing"/>
        <w:rPr>
          <w:rFonts w:cs="Times New Roman"/>
          <w:szCs w:val="24"/>
        </w:rPr>
      </w:pPr>
    </w:p>
    <w:p w14:paraId="3280BD93" w14:textId="77777777" w:rsidR="0029312F" w:rsidRDefault="0029312F" w:rsidP="009139A6">
      <w:pPr>
        <w:pStyle w:val="NoSpacing"/>
        <w:rPr>
          <w:rFonts w:cs="Times New Roman"/>
          <w:szCs w:val="24"/>
        </w:rPr>
      </w:pPr>
    </w:p>
    <w:p w14:paraId="578F0EAD" w14:textId="667A7522" w:rsidR="0029312F" w:rsidRDefault="0029312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Feb.1483</w:t>
      </w:r>
      <w:r>
        <w:rPr>
          <w:rFonts w:cs="Times New Roman"/>
          <w:szCs w:val="24"/>
        </w:rPr>
        <w:tab/>
        <w:t>He was granted a general pardon.</w:t>
      </w:r>
    </w:p>
    <w:p w14:paraId="61C39A89" w14:textId="77777777" w:rsidR="0029312F" w:rsidRDefault="0029312F" w:rsidP="002931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(“The Pardon Rolls of Richard III 1484-5” ed. Hannes Kleineke, </w:t>
      </w:r>
    </w:p>
    <w:p w14:paraId="448D4AA7" w14:textId="4B1D5561" w:rsidR="0029312F" w:rsidRDefault="0029312F" w:rsidP="0029312F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</w:t>
      </w:r>
      <w:r>
        <w:rPr>
          <w:rFonts w:cs="Times New Roman"/>
          <w:szCs w:val="24"/>
        </w:rPr>
        <w:t>5)</w:t>
      </w:r>
    </w:p>
    <w:p w14:paraId="1163A61B" w14:textId="77777777" w:rsidR="0029312F" w:rsidRDefault="0029312F" w:rsidP="0029312F">
      <w:pPr>
        <w:pStyle w:val="NoSpacing"/>
        <w:rPr>
          <w:rFonts w:cs="Times New Roman"/>
          <w:szCs w:val="24"/>
        </w:rPr>
      </w:pPr>
    </w:p>
    <w:p w14:paraId="7F105E2A" w14:textId="77777777" w:rsidR="0029312F" w:rsidRDefault="0029312F" w:rsidP="0029312F">
      <w:pPr>
        <w:pStyle w:val="NoSpacing"/>
        <w:rPr>
          <w:rFonts w:cs="Times New Roman"/>
          <w:szCs w:val="24"/>
        </w:rPr>
      </w:pPr>
    </w:p>
    <w:p w14:paraId="46665183" w14:textId="4C9D4AB2" w:rsidR="0029312F" w:rsidRPr="0029312F" w:rsidRDefault="0029312F" w:rsidP="002931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September 2023</w:t>
      </w:r>
    </w:p>
    <w:sectPr w:rsidR="0029312F" w:rsidRPr="002931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75796" w14:textId="77777777" w:rsidR="0029312F" w:rsidRDefault="0029312F" w:rsidP="009139A6">
      <w:r>
        <w:separator/>
      </w:r>
    </w:p>
  </w:endnote>
  <w:endnote w:type="continuationSeparator" w:id="0">
    <w:p w14:paraId="4DE5AC45" w14:textId="77777777" w:rsidR="0029312F" w:rsidRDefault="002931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7E6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927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601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BE49E" w14:textId="77777777" w:rsidR="0029312F" w:rsidRDefault="0029312F" w:rsidP="009139A6">
      <w:r>
        <w:separator/>
      </w:r>
    </w:p>
  </w:footnote>
  <w:footnote w:type="continuationSeparator" w:id="0">
    <w:p w14:paraId="4DBBE8E6" w14:textId="77777777" w:rsidR="0029312F" w:rsidRDefault="002931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523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F00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7FA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12F"/>
    <w:rsid w:val="000666E0"/>
    <w:rsid w:val="002510B7"/>
    <w:rsid w:val="0029312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CA383"/>
  <w15:chartTrackingRefBased/>
  <w15:docId w15:val="{B987FD45-7027-4A25-A699-34DCE9E8C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1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2023-09-25T15:30:00Z</dcterms:created>
  <dcterms:modified xsi:type="dcterms:W3CDTF">2023-09-25T15:32:00Z</dcterms:modified>
</cp:coreProperties>
</file>